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1FC55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Oliver KEBYGHT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359F769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South Walsham, Norfolk. Yeoman.</w:t>
      </w:r>
    </w:p>
    <w:p w14:paraId="3D754944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88928A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6A93FF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Hyndy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Thomas Pye of</w:t>
      </w:r>
    </w:p>
    <w:p w14:paraId="6CBC6BA2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South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Burlingham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William Eccles of South Walsham(q.v.) and</w:t>
      </w:r>
    </w:p>
    <w:p w14:paraId="137A296E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Olderyng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Beccles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Suffolk(q.v.).</w:t>
      </w:r>
    </w:p>
    <w:p w14:paraId="509412F0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BA760F2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3F0300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62DDBB" w14:textId="77777777" w:rsidR="001E1FCE" w:rsidRDefault="001E1FCE" w:rsidP="001E1FC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March 2021</w:t>
      </w:r>
    </w:p>
    <w:p w14:paraId="5221790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1F018" w14:textId="77777777" w:rsidR="001E1FCE" w:rsidRDefault="001E1FCE" w:rsidP="009139A6">
      <w:r>
        <w:separator/>
      </w:r>
    </w:p>
  </w:endnote>
  <w:endnote w:type="continuationSeparator" w:id="0">
    <w:p w14:paraId="7E95F54B" w14:textId="77777777" w:rsidR="001E1FCE" w:rsidRDefault="001E1F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368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667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361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D293B" w14:textId="77777777" w:rsidR="001E1FCE" w:rsidRDefault="001E1FCE" w:rsidP="009139A6">
      <w:r>
        <w:separator/>
      </w:r>
    </w:p>
  </w:footnote>
  <w:footnote w:type="continuationSeparator" w:id="0">
    <w:p w14:paraId="2FE9EB38" w14:textId="77777777" w:rsidR="001E1FCE" w:rsidRDefault="001E1F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62C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E85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CD0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FCE"/>
    <w:rsid w:val="000666E0"/>
    <w:rsid w:val="001E1FCE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268D6"/>
  <w15:chartTrackingRefBased/>
  <w15:docId w15:val="{7EEE7EA5-008E-4ADD-8644-4213328B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E1F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2021-04-08T19:53:00Z</dcterms:created>
  <dcterms:modified xsi:type="dcterms:W3CDTF">2021-04-08T19:54:00Z</dcterms:modified>
</cp:coreProperties>
</file>